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84726E" w:rsidRDefault="00107CEE" w:rsidP="00E87BF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202А_321</w:t>
            </w:r>
          </w:p>
        </w:tc>
      </w:tr>
      <w:tr w:rsidR="00A67559" w:rsidRPr="00AD3C21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8C03EE" w:rsidRDefault="008C03E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2382515</w:t>
            </w:r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:rsidR="00612811" w:rsidRPr="00BD30CE" w:rsidRDefault="006766A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BD30CE" w:rsidRPr="00BD30CE">
        <w:rPr>
          <w:b/>
          <w:sz w:val="26"/>
          <w:szCs w:val="26"/>
        </w:rPr>
        <w:t>Подвеска натяжная изолир</w:t>
      </w:r>
      <w:r w:rsidR="0034692B">
        <w:rPr>
          <w:b/>
          <w:sz w:val="26"/>
          <w:szCs w:val="26"/>
        </w:rPr>
        <w:t>ующая</w:t>
      </w:r>
      <w:r w:rsidR="00BD30CE" w:rsidRPr="00BD30CE">
        <w:rPr>
          <w:b/>
          <w:sz w:val="26"/>
          <w:szCs w:val="26"/>
        </w:rPr>
        <w:t xml:space="preserve"> </w:t>
      </w:r>
      <w:r w:rsidR="00B936BD" w:rsidRPr="00B936BD">
        <w:rPr>
          <w:b/>
          <w:sz w:val="26"/>
          <w:szCs w:val="26"/>
        </w:rPr>
        <w:t>3.407.1-143.2.25</w:t>
      </w:r>
      <w:r>
        <w:rPr>
          <w:b/>
          <w:sz w:val="26"/>
          <w:szCs w:val="26"/>
        </w:rPr>
        <w:t>)</w:t>
      </w:r>
      <w:r w:rsidR="00105AF1">
        <w:rPr>
          <w:b/>
          <w:sz w:val="26"/>
          <w:szCs w:val="26"/>
        </w:rPr>
        <w:t xml:space="preserve"> (или эквивалент) Лот № 202A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107CEE" w:rsidRDefault="00107CEE" w:rsidP="00107CEE">
      <w:pPr>
        <w:pStyle w:val="1"/>
        <w:numPr>
          <w:ilvl w:val="0"/>
          <w:numId w:val="0"/>
        </w:numPr>
        <w:tabs>
          <w:tab w:val="left" w:pos="70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D5F90" w:rsidRDefault="00CD5F90" w:rsidP="0093133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F1A4CB4" wp14:editId="6EFD626A">
            <wp:extent cx="4285615" cy="1939925"/>
            <wp:effectExtent l="0" t="0" r="635" b="3175"/>
            <wp:docPr id="1" name="Рисунок 1" descr="&amp;CHcy;&amp;iecy;&amp;rcy;&amp;tcy;&amp;iecy;&amp;zhcy; &amp;ncy;&amp;acy;&amp;tcy;&amp;yacy;&amp;zhcy;&amp;ncy;&amp;ocy;&amp;jcy; &amp;icy;&amp;zcy;&amp;ocy;&amp;lcy;&amp;icy;&amp;rcy;&amp;ucy;&amp;yucy;&amp;shchcy;&amp;iecy;&amp;jcy; &amp;pcy;&amp;ocy;&amp;dcy;&amp;vcy;&amp;iecy;&amp;scy;&amp;kcy;&amp;icy; &amp;scy;&amp;ocy; &amp;scy;&amp;tcy;&amp;iecy;&amp;kcy;&amp;lcy;&amp;yacy;&amp;ncy;&amp;ncy;&amp;ycy;&amp;mcy; &amp;icy;&amp;zcy;&amp;ocy;&amp;lcy;&amp;yacy;&amp;tcy;&amp;ocy;&amp;rcy;&amp;ocy;&amp;mcy; (&amp;scy;&amp;tcy;&amp;acy;&amp;rcy;&amp;acy;&amp;yacy;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CHcy;&amp;iecy;&amp;rcy;&amp;tcy;&amp;iecy;&amp;zhcy; &amp;ncy;&amp;acy;&amp;tcy;&amp;yacy;&amp;zhcy;&amp;ncy;&amp;ocy;&amp;jcy; &amp;icy;&amp;zcy;&amp;ocy;&amp;lcy;&amp;icy;&amp;rcy;&amp;ucy;&amp;yucy;&amp;shchcy;&amp;iecy;&amp;jcy; &amp;pcy;&amp;ocy;&amp;dcy;&amp;vcy;&amp;iecy;&amp;scy;&amp;kcy;&amp;icy; &amp;scy;&amp;ocy; &amp;scy;&amp;tcy;&amp;iecy;&amp;kcy;&amp;lcy;&amp;yacy;&amp;ncy;&amp;ncy;&amp;ycy;&amp;mcy; &amp;icy;&amp;zcy;&amp;ocy;&amp;lcy;&amp;yacy;&amp;tcy;&amp;ocy;&amp;rcy;&amp;ocy;&amp;mcy; (&amp;scy;&amp;tcy;&amp;acy;&amp;rcy;&amp;acy;&amp;yacy;)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615" cy="193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92B" w:rsidRPr="00107CEE" w:rsidRDefault="0034692B" w:rsidP="0034692B">
      <w:pPr>
        <w:shd w:val="clear" w:color="auto" w:fill="FFFFFF"/>
        <w:ind w:left="426" w:firstLine="141"/>
        <w:jc w:val="left"/>
        <w:rPr>
          <w:color w:val="000000"/>
          <w:sz w:val="22"/>
        </w:rPr>
      </w:pPr>
    </w:p>
    <w:p w:rsidR="0034692B" w:rsidRPr="00107CEE" w:rsidRDefault="0034692B" w:rsidP="0034692B">
      <w:pPr>
        <w:shd w:val="clear" w:color="auto" w:fill="FFFFFF"/>
        <w:ind w:left="426" w:firstLine="141"/>
        <w:jc w:val="left"/>
        <w:rPr>
          <w:color w:val="000000"/>
          <w:sz w:val="22"/>
        </w:rPr>
      </w:pPr>
      <w:r w:rsidRPr="00107CEE">
        <w:rPr>
          <w:color w:val="000000"/>
          <w:sz w:val="22"/>
        </w:rPr>
        <w:t>Спецификация подвески натяжной изолирующей:</w:t>
      </w:r>
    </w:p>
    <w:p w:rsidR="0034692B" w:rsidRPr="00107CEE" w:rsidRDefault="0034692B" w:rsidP="00107CEE">
      <w:pPr>
        <w:shd w:val="clear" w:color="auto" w:fill="FFFFFF"/>
        <w:ind w:left="525" w:firstLine="0"/>
        <w:jc w:val="left"/>
        <w:rPr>
          <w:color w:val="000000"/>
          <w:sz w:val="22"/>
        </w:rPr>
      </w:pPr>
      <w:r w:rsidRPr="00107CEE">
        <w:rPr>
          <w:color w:val="000000"/>
          <w:sz w:val="22"/>
        </w:rPr>
        <w:t>- Серьга СРС-7-16</w:t>
      </w:r>
    </w:p>
    <w:p w:rsidR="0034692B" w:rsidRPr="00107CEE" w:rsidRDefault="0034692B" w:rsidP="0034692B">
      <w:pPr>
        <w:shd w:val="clear" w:color="auto" w:fill="FFFFFF"/>
        <w:ind w:left="525" w:firstLine="0"/>
        <w:jc w:val="left"/>
        <w:rPr>
          <w:color w:val="000000"/>
          <w:sz w:val="22"/>
        </w:rPr>
      </w:pPr>
      <w:r w:rsidRPr="00107CEE">
        <w:rPr>
          <w:color w:val="000000"/>
          <w:sz w:val="22"/>
        </w:rPr>
        <w:t>- Изолятор ПС-70Е</w:t>
      </w:r>
    </w:p>
    <w:p w:rsidR="0034692B" w:rsidRPr="00107CEE" w:rsidRDefault="0034692B" w:rsidP="0034692B">
      <w:pPr>
        <w:shd w:val="clear" w:color="auto" w:fill="FFFFFF"/>
        <w:ind w:left="525" w:firstLine="0"/>
        <w:jc w:val="left"/>
        <w:rPr>
          <w:color w:val="000000"/>
          <w:sz w:val="22"/>
        </w:rPr>
      </w:pPr>
      <w:r w:rsidRPr="00107CEE">
        <w:rPr>
          <w:color w:val="000000"/>
          <w:sz w:val="22"/>
        </w:rPr>
        <w:t>- Ушко У1-7-16</w:t>
      </w:r>
    </w:p>
    <w:p w:rsidR="0034692B" w:rsidRPr="00107CEE" w:rsidRDefault="0034692B" w:rsidP="0034692B">
      <w:pPr>
        <w:shd w:val="clear" w:color="auto" w:fill="FFFFFF"/>
        <w:ind w:left="525" w:firstLine="0"/>
        <w:jc w:val="left"/>
        <w:rPr>
          <w:color w:val="000000"/>
          <w:sz w:val="22"/>
        </w:rPr>
      </w:pPr>
      <w:r w:rsidRPr="00107CEE">
        <w:rPr>
          <w:color w:val="000000"/>
          <w:sz w:val="22"/>
        </w:rPr>
        <w:t xml:space="preserve">- </w:t>
      </w:r>
      <w:proofErr w:type="spellStart"/>
      <w:r w:rsidRPr="00107CEE">
        <w:rPr>
          <w:color w:val="000000"/>
          <w:sz w:val="22"/>
        </w:rPr>
        <w:t>Промзвено</w:t>
      </w:r>
      <w:proofErr w:type="spellEnd"/>
      <w:r w:rsidRPr="00107CEE">
        <w:rPr>
          <w:color w:val="000000"/>
          <w:sz w:val="22"/>
        </w:rPr>
        <w:t xml:space="preserve"> ПРТ-7-1</w:t>
      </w:r>
    </w:p>
    <w:p w:rsidR="0034692B" w:rsidRPr="00107CEE" w:rsidRDefault="0034692B" w:rsidP="0034692B">
      <w:pPr>
        <w:shd w:val="clear" w:color="auto" w:fill="FFFFFF"/>
        <w:ind w:left="525" w:firstLine="0"/>
        <w:jc w:val="left"/>
        <w:rPr>
          <w:color w:val="000000"/>
          <w:sz w:val="22"/>
        </w:rPr>
      </w:pPr>
      <w:r w:rsidRPr="00107CEE">
        <w:rPr>
          <w:color w:val="000000"/>
          <w:sz w:val="22"/>
        </w:rPr>
        <w:t>- Зажим НБ-2-6А</w:t>
      </w:r>
    </w:p>
    <w:p w:rsidR="0034692B" w:rsidRPr="00107CEE" w:rsidRDefault="0034692B" w:rsidP="0034692B">
      <w:pPr>
        <w:shd w:val="clear" w:color="auto" w:fill="FFFFFF"/>
        <w:ind w:left="525" w:firstLine="0"/>
        <w:jc w:val="left"/>
        <w:rPr>
          <w:color w:val="000000"/>
          <w:sz w:val="22"/>
        </w:rPr>
      </w:pPr>
      <w:r w:rsidRPr="00107CEE">
        <w:rPr>
          <w:color w:val="000000"/>
          <w:sz w:val="22"/>
        </w:rPr>
        <w:t>- Строительная высота— 607,5мм</w:t>
      </w:r>
    </w:p>
    <w:p w:rsidR="0034692B" w:rsidRPr="00107CEE" w:rsidRDefault="0034692B" w:rsidP="0034692B">
      <w:pPr>
        <w:shd w:val="clear" w:color="auto" w:fill="FFFFFF"/>
        <w:ind w:left="525" w:firstLine="0"/>
        <w:jc w:val="left"/>
        <w:rPr>
          <w:color w:val="000000"/>
          <w:sz w:val="22"/>
        </w:rPr>
      </w:pPr>
      <w:r w:rsidRPr="00107CEE">
        <w:rPr>
          <w:color w:val="000000"/>
          <w:sz w:val="22"/>
        </w:rPr>
        <w:t>- Масса— 9,38кг</w:t>
      </w:r>
    </w:p>
    <w:p w:rsidR="0034692B" w:rsidRDefault="0034692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4692B" w:rsidRPr="00CB6078" w:rsidRDefault="0034692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:rsidR="00E3044D" w:rsidRPr="00A24900" w:rsidRDefault="00E3044D" w:rsidP="00E3044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</w:t>
      </w:r>
      <w:proofErr w:type="spellStart"/>
      <w:r w:rsidRPr="00A24900">
        <w:rPr>
          <w:sz w:val="24"/>
          <w:szCs w:val="24"/>
        </w:rPr>
        <w:t>энергообъектах</w:t>
      </w:r>
      <w:proofErr w:type="spellEnd"/>
      <w:r w:rsidRPr="00A24900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="002A1FAA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14F96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:rsidR="00DE0C6D" w:rsidRPr="00FB2418" w:rsidRDefault="00843900" w:rsidP="00E3044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bookmarkStart w:id="0" w:name="_GoBack"/>
      <w:r w:rsidRPr="00FB2418">
        <w:rPr>
          <w:sz w:val="24"/>
          <w:szCs w:val="24"/>
        </w:rPr>
        <w:tab/>
      </w:r>
      <w:r w:rsidRPr="00FB2418">
        <w:rPr>
          <w:sz w:val="24"/>
          <w:szCs w:val="24"/>
        </w:rPr>
        <w:tab/>
      </w:r>
      <w:r w:rsidR="00105AF1" w:rsidRPr="00FB2418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</w:t>
      </w:r>
      <w:proofErr w:type="spellStart"/>
      <w:r w:rsidR="00105AF1" w:rsidRPr="00FB2418">
        <w:rPr>
          <w:sz w:val="24"/>
          <w:szCs w:val="24"/>
        </w:rPr>
        <w:t>Россети</w:t>
      </w:r>
      <w:proofErr w:type="spellEnd"/>
      <w:r w:rsidR="00105AF1" w:rsidRPr="00FB2418"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bookmarkEnd w:id="0"/>
    <w:p w:rsidR="001C72DB" w:rsidRPr="00F85948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:rsidR="00107CEE" w:rsidRDefault="00107CEE" w:rsidP="00107CE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3449-001-52819896-2010 «Арматура линейная».</w:t>
      </w:r>
    </w:p>
    <w:p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E81F2B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E81F2B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A0A" w:rsidRDefault="00E67A0A">
      <w:r>
        <w:separator/>
      </w:r>
    </w:p>
  </w:endnote>
  <w:endnote w:type="continuationSeparator" w:id="0">
    <w:p w:rsidR="00E67A0A" w:rsidRDefault="00E67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A0A" w:rsidRDefault="00E67A0A">
      <w:r>
        <w:separator/>
      </w:r>
    </w:p>
  </w:footnote>
  <w:footnote w:type="continuationSeparator" w:id="0">
    <w:p w:rsidR="00E67A0A" w:rsidRDefault="00E67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7F414E"/>
    <w:multiLevelType w:val="multilevel"/>
    <w:tmpl w:val="F476D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6146AC3"/>
    <w:multiLevelType w:val="multilevel"/>
    <w:tmpl w:val="F476D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32F5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5AF1"/>
    <w:rsid w:val="00106130"/>
    <w:rsid w:val="00106731"/>
    <w:rsid w:val="00107271"/>
    <w:rsid w:val="00107CEE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5F0B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A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F7"/>
    <w:rsid w:val="0034692B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4BEC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1A0C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3CC6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2D96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453A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5D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6A2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0C1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4F96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26E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3EE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8AD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339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2A11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2732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36BD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30CE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5F90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10C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4D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7A0A"/>
    <w:rsid w:val="00E70CC7"/>
    <w:rsid w:val="00E71B41"/>
    <w:rsid w:val="00E722A2"/>
    <w:rsid w:val="00E72F63"/>
    <w:rsid w:val="00E74D30"/>
    <w:rsid w:val="00E75E00"/>
    <w:rsid w:val="00E76801"/>
    <w:rsid w:val="00E80157"/>
    <w:rsid w:val="00E81F2B"/>
    <w:rsid w:val="00E8200D"/>
    <w:rsid w:val="00E821CA"/>
    <w:rsid w:val="00E83F96"/>
    <w:rsid w:val="00E84C0F"/>
    <w:rsid w:val="00E852F4"/>
    <w:rsid w:val="00E86503"/>
    <w:rsid w:val="00E86BB7"/>
    <w:rsid w:val="00E872A5"/>
    <w:rsid w:val="00E87BFF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DFC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0D9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948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418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107CE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107CE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97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899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791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DAFF3-B8F5-4F9F-B120-2DC64E4197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977BED9-FB16-4FC8-B9E8-531AD95916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A9B903-F16C-4788-80BD-962257F9A2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CF51FC-FC9D-4CC7-BD45-CC3476BC5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31</TotalTime>
  <Pages>4</Pages>
  <Words>944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8047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Онищенко Максим Александрович</cp:lastModifiedBy>
  <cp:revision>21</cp:revision>
  <cp:lastPrinted>2010-09-30T13:29:00Z</cp:lastPrinted>
  <dcterms:created xsi:type="dcterms:W3CDTF">2015-07-24T06:42:00Z</dcterms:created>
  <dcterms:modified xsi:type="dcterms:W3CDTF">2022-12-30T09:17:00Z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